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47C16" w14:textId="77777777" w:rsidR="004E0B0C" w:rsidRDefault="004E0B0C" w:rsidP="004E0B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LEGH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25196097" w14:textId="77777777" w:rsidR="004E0B0C" w:rsidRDefault="004E0B0C" w:rsidP="004E0B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Cheristow</w:t>
      </w:r>
      <w:proofErr w:type="spellEnd"/>
      <w:r>
        <w:rPr>
          <w:rFonts w:ascii="Times New Roman" w:hAnsi="Times New Roman" w:cs="Times New Roman"/>
        </w:rPr>
        <w:t>, Devon. Widow.</w:t>
      </w:r>
    </w:p>
    <w:p w14:paraId="599B396D" w14:textId="77777777" w:rsidR="004E0B0C" w:rsidRDefault="004E0B0C" w:rsidP="004E0B0C">
      <w:pPr>
        <w:rPr>
          <w:rFonts w:ascii="Times New Roman" w:hAnsi="Times New Roman" w:cs="Times New Roman"/>
        </w:rPr>
      </w:pPr>
    </w:p>
    <w:p w14:paraId="32F6E9C2" w14:textId="77777777" w:rsidR="004E0B0C" w:rsidRDefault="004E0B0C" w:rsidP="004E0B0C">
      <w:pPr>
        <w:rPr>
          <w:rFonts w:ascii="Times New Roman" w:hAnsi="Times New Roman" w:cs="Times New Roman"/>
        </w:rPr>
      </w:pPr>
    </w:p>
    <w:p w14:paraId="4572852D" w14:textId="77777777" w:rsidR="004E0B0C" w:rsidRDefault="004E0B0C" w:rsidP="004E0B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Ralph Legh of </w:t>
      </w:r>
      <w:proofErr w:type="spellStart"/>
      <w:r>
        <w:rPr>
          <w:rFonts w:ascii="Times New Roman" w:hAnsi="Times New Roman" w:cs="Times New Roman"/>
        </w:rPr>
        <w:t>Cheristow</w:t>
      </w:r>
      <w:proofErr w:type="spellEnd"/>
      <w:r>
        <w:rPr>
          <w:rFonts w:ascii="Times New Roman" w:hAnsi="Times New Roman" w:cs="Times New Roman"/>
        </w:rPr>
        <w:t>, franklin.</w:t>
      </w:r>
    </w:p>
    <w:p w14:paraId="556BF70C" w14:textId="77777777" w:rsidR="004E0B0C" w:rsidRDefault="004E0B0C" w:rsidP="004E0B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213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9F17030" w14:textId="77777777" w:rsidR="004E0B0C" w:rsidRDefault="004E0B0C" w:rsidP="004E0B0C">
      <w:pPr>
        <w:rPr>
          <w:rFonts w:ascii="Times New Roman" w:hAnsi="Times New Roman" w:cs="Times New Roman"/>
        </w:rPr>
      </w:pPr>
    </w:p>
    <w:p w14:paraId="2E699956" w14:textId="77777777" w:rsidR="004E0B0C" w:rsidRDefault="004E0B0C" w:rsidP="004E0B0C">
      <w:pPr>
        <w:rPr>
          <w:rFonts w:ascii="Times New Roman" w:hAnsi="Times New Roman" w:cs="Times New Roman"/>
        </w:rPr>
      </w:pPr>
    </w:p>
    <w:p w14:paraId="242C3F0D" w14:textId="77777777" w:rsidR="004E0B0C" w:rsidRDefault="004E0B0C" w:rsidP="004E0B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Executor:  Thomas Legh of </w:t>
      </w:r>
      <w:proofErr w:type="spellStart"/>
      <w:r>
        <w:rPr>
          <w:rFonts w:ascii="Times New Roman" w:hAnsi="Times New Roman" w:cs="Times New Roman"/>
        </w:rPr>
        <w:t>Cheristow</w:t>
      </w:r>
      <w:proofErr w:type="spellEnd"/>
      <w:r>
        <w:rPr>
          <w:rFonts w:ascii="Times New Roman" w:hAnsi="Times New Roman" w:cs="Times New Roman"/>
        </w:rPr>
        <w:t xml:space="preserve">(q.v.).     (ibid.) </w:t>
      </w:r>
    </w:p>
    <w:p w14:paraId="507BA226" w14:textId="77777777" w:rsidR="004E0B0C" w:rsidRDefault="004E0B0C" w:rsidP="004E0B0C">
      <w:pPr>
        <w:rPr>
          <w:rFonts w:ascii="Times New Roman" w:hAnsi="Times New Roman" w:cs="Times New Roman"/>
        </w:rPr>
      </w:pPr>
    </w:p>
    <w:p w14:paraId="32087023" w14:textId="77777777" w:rsidR="004E0B0C" w:rsidRDefault="004E0B0C" w:rsidP="004E0B0C">
      <w:pPr>
        <w:rPr>
          <w:rFonts w:ascii="Times New Roman" w:hAnsi="Times New Roman" w:cs="Times New Roman"/>
        </w:rPr>
      </w:pPr>
    </w:p>
    <w:p w14:paraId="08C2AA83" w14:textId="77777777" w:rsidR="004E0B0C" w:rsidRPr="00AE5FC9" w:rsidRDefault="004E0B0C" w:rsidP="004E0B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November 2018</w:t>
      </w:r>
    </w:p>
    <w:p w14:paraId="0FD876E7" w14:textId="77777777" w:rsidR="006B2F86" w:rsidRPr="00E71FC3" w:rsidRDefault="004E0B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7624B" w14:textId="77777777" w:rsidR="004E0B0C" w:rsidRDefault="004E0B0C" w:rsidP="00E71FC3">
      <w:r>
        <w:separator/>
      </w:r>
    </w:p>
  </w:endnote>
  <w:endnote w:type="continuationSeparator" w:id="0">
    <w:p w14:paraId="1225CD63" w14:textId="77777777" w:rsidR="004E0B0C" w:rsidRDefault="004E0B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85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62DD1" w14:textId="77777777" w:rsidR="004E0B0C" w:rsidRDefault="004E0B0C" w:rsidP="00E71FC3">
      <w:r>
        <w:separator/>
      </w:r>
    </w:p>
  </w:footnote>
  <w:footnote w:type="continuationSeparator" w:id="0">
    <w:p w14:paraId="7211A48B" w14:textId="77777777" w:rsidR="004E0B0C" w:rsidRDefault="004E0B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B0C"/>
    <w:rsid w:val="001A7C09"/>
    <w:rsid w:val="004E0B0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0B8DE"/>
  <w15:chartTrackingRefBased/>
  <w15:docId w15:val="{D879CE52-E3C0-4D6E-87E2-7CDFBDED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B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E0B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2018-11-25T19:59:00Z</dcterms:created>
  <dcterms:modified xsi:type="dcterms:W3CDTF">2018-11-25T19:59:00Z</dcterms:modified>
</cp:coreProperties>
</file>